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E3F2A" w14:textId="77777777" w:rsidR="009477FD" w:rsidRDefault="009477FD" w:rsidP="009477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PADLEY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839D620" w14:textId="77777777" w:rsidR="009477FD" w:rsidRDefault="009477FD" w:rsidP="009477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DD82F04" w14:textId="77777777" w:rsidR="009477FD" w:rsidRDefault="009477FD" w:rsidP="009477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90786E" w14:textId="77777777" w:rsidR="009477FD" w:rsidRDefault="009477FD" w:rsidP="009477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68F4D9" w14:textId="77777777" w:rsidR="009477FD" w:rsidRDefault="009477FD" w:rsidP="009477F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385D6FD" w14:textId="77777777" w:rsidR="009477FD" w:rsidRDefault="009477FD" w:rsidP="009477F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0957D8D" w14:textId="77777777" w:rsidR="009477FD" w:rsidRDefault="009477FD" w:rsidP="009477F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1FE7BAB" w14:textId="77777777" w:rsidR="009477FD" w:rsidRDefault="009477FD" w:rsidP="00947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B02BF" w14:textId="77777777" w:rsidR="009477FD" w:rsidRDefault="009477FD" w:rsidP="00947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0538FE" w14:textId="77777777" w:rsidR="009477FD" w:rsidRDefault="009477FD" w:rsidP="00947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327BA5F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0A036" w14:textId="77777777" w:rsidR="009477FD" w:rsidRDefault="009477FD" w:rsidP="009139A6">
      <w:r>
        <w:separator/>
      </w:r>
    </w:p>
  </w:endnote>
  <w:endnote w:type="continuationSeparator" w:id="0">
    <w:p w14:paraId="1C0BDC21" w14:textId="77777777" w:rsidR="009477FD" w:rsidRDefault="009477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B3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C5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0AB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AB338" w14:textId="77777777" w:rsidR="009477FD" w:rsidRDefault="009477FD" w:rsidP="009139A6">
      <w:r>
        <w:separator/>
      </w:r>
    </w:p>
  </w:footnote>
  <w:footnote w:type="continuationSeparator" w:id="0">
    <w:p w14:paraId="046B8D6B" w14:textId="77777777" w:rsidR="009477FD" w:rsidRDefault="009477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3A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B3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83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FD"/>
    <w:rsid w:val="000666E0"/>
    <w:rsid w:val="002510B7"/>
    <w:rsid w:val="005C130B"/>
    <w:rsid w:val="00826F5C"/>
    <w:rsid w:val="009139A6"/>
    <w:rsid w:val="009448BB"/>
    <w:rsid w:val="009477F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54152"/>
  <w15:chartTrackingRefBased/>
  <w15:docId w15:val="{908C9CC0-846A-4AE6-BE70-5486B078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2022-07-28T19:11:00Z</dcterms:created>
  <dcterms:modified xsi:type="dcterms:W3CDTF">2022-07-28T19:12:00Z</dcterms:modified>
</cp:coreProperties>
</file>